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99C8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6699C8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9C8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9C8A" w14:textId="77777777" w:rsidR="00C44B8B" w:rsidRPr="0073431B" w:rsidRDefault="00CB711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7114">
              <w:rPr>
                <w:b/>
                <w:sz w:val="26"/>
                <w:szCs w:val="26"/>
                <w:lang w:val="en-US"/>
              </w:rPr>
              <w:t>203C_092</w:t>
            </w:r>
          </w:p>
        </w:tc>
      </w:tr>
      <w:tr w:rsidR="00C44B8B" w14:paraId="06699C8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9C8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9C8D" w14:textId="13878ECA" w:rsidR="00C44B8B" w:rsidRPr="00CB7114" w:rsidRDefault="00225A3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25A33">
              <w:rPr>
                <w:b/>
                <w:sz w:val="26"/>
                <w:szCs w:val="26"/>
                <w:lang w:val="en-US"/>
              </w:rPr>
              <w:t>2322148</w:t>
            </w:r>
            <w:bookmarkStart w:id="1" w:name="_GoBack"/>
            <w:bookmarkEnd w:id="1"/>
            <w:r w:rsidR="00C44B8B" w:rsidRPr="00CB7114">
              <w:rPr>
                <w:b/>
                <w:sz w:val="26"/>
                <w:szCs w:val="26"/>
                <w:lang w:val="en-US"/>
              </w:rPr>
              <w:t xml:space="preserve">         </w:t>
            </w:r>
            <w:bookmarkEnd w:id="0"/>
          </w:p>
        </w:tc>
      </w:tr>
    </w:tbl>
    <w:p w14:paraId="06699C8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6699C9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6699C9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6699C9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6699C9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6699C94" w14:textId="77777777" w:rsidR="00C44B8B" w:rsidRPr="00CB6078" w:rsidRDefault="00C44B8B" w:rsidP="00C44B8B"/>
    <w:p w14:paraId="06699C95" w14:textId="77777777" w:rsidR="00C44B8B" w:rsidRPr="00CB6078" w:rsidRDefault="00C44B8B" w:rsidP="00C44B8B"/>
    <w:p w14:paraId="06699C96" w14:textId="77777777" w:rsidR="00C44B8B" w:rsidRPr="00CB6078" w:rsidRDefault="00C44B8B" w:rsidP="00C44B8B"/>
    <w:p w14:paraId="06699C9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6699C98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40B98">
        <w:rPr>
          <w:b/>
          <w:sz w:val="26"/>
          <w:szCs w:val="26"/>
        </w:rPr>
        <w:t>(</w:t>
      </w:r>
      <w:r w:rsidR="00A657E0" w:rsidRPr="00894E15">
        <w:rPr>
          <w:b/>
          <w:sz w:val="26"/>
          <w:szCs w:val="26"/>
        </w:rPr>
        <w:t xml:space="preserve">Траверса </w:t>
      </w:r>
      <w:r w:rsidR="00093246">
        <w:rPr>
          <w:b/>
          <w:sz w:val="26"/>
          <w:szCs w:val="26"/>
        </w:rPr>
        <w:t>ТН</w:t>
      </w:r>
      <w:r w:rsidR="00102CD6" w:rsidRPr="00102CD6">
        <w:rPr>
          <w:b/>
          <w:sz w:val="26"/>
          <w:szCs w:val="26"/>
        </w:rPr>
        <w:t>2 3.407.1-136.01.02</w:t>
      </w:r>
      <w:r w:rsidR="00D40B98">
        <w:rPr>
          <w:b/>
          <w:sz w:val="26"/>
          <w:szCs w:val="26"/>
        </w:rPr>
        <w:t>)</w:t>
      </w:r>
      <w:r w:rsidR="005E333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E3331">
        <w:rPr>
          <w:b/>
          <w:sz w:val="26"/>
          <w:szCs w:val="26"/>
          <w:u w:val="single"/>
        </w:rPr>
        <w:t>203</w:t>
      </w:r>
      <w:r w:rsidR="00F115B9" w:rsidRPr="005E3331">
        <w:rPr>
          <w:b/>
          <w:sz w:val="26"/>
          <w:szCs w:val="26"/>
          <w:u w:val="single"/>
          <w:lang w:val="en-US"/>
        </w:rPr>
        <w:t>C</w:t>
      </w:r>
    </w:p>
    <w:p w14:paraId="06699C9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6699C9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6699C9B" w14:textId="77777777" w:rsidR="004F4E9E" w:rsidRPr="00894E15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2" w:name="Поле4"/>
      <w:r w:rsidR="00894E15">
        <w:rPr>
          <w:sz w:val="24"/>
          <w:szCs w:val="24"/>
        </w:rPr>
        <w:t xml:space="preserve"> </w:t>
      </w:r>
      <w:r w:rsidR="00894E15" w:rsidRPr="00894E15">
        <w:rPr>
          <w:sz w:val="24"/>
          <w:szCs w:val="24"/>
        </w:rPr>
        <w:t>Т</w:t>
      </w:r>
      <w:r w:rsidR="00A657E0" w:rsidRPr="00894E15">
        <w:rPr>
          <w:sz w:val="24"/>
          <w:szCs w:val="24"/>
        </w:rPr>
        <w:t>ипового проекта 3.407.1-136.01.02</w:t>
      </w:r>
      <w:r w:rsidR="0073431B" w:rsidRPr="00894E15">
        <w:rPr>
          <w:sz w:val="24"/>
          <w:szCs w:val="24"/>
        </w:rPr>
        <w:t>.</w:t>
      </w:r>
      <w:bookmarkEnd w:id="2"/>
    </w:p>
    <w:p w14:paraId="06699C9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699C9D" w14:textId="77777777" w:rsidR="00F26F06" w:rsidRDefault="00F26F06" w:rsidP="005E3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6699C9E" w14:textId="77777777" w:rsidR="00F26F06" w:rsidRDefault="00F26F06" w:rsidP="00F26F0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06699C9F" w14:textId="77777777" w:rsidR="00F26F06" w:rsidRDefault="00F26F06" w:rsidP="00F26F0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06699CA0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699CA1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699CA2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6699CA3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699CA4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6699CA5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6699CA6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6699CA7" w14:textId="77777777" w:rsidR="00F26F06" w:rsidRDefault="00F26F06" w:rsidP="00F26F0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06699CA8" w14:textId="77777777" w:rsidR="00F26F06" w:rsidRDefault="00F26F06" w:rsidP="00F26F0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6699CA9" w14:textId="77777777" w:rsidR="00F26F06" w:rsidRDefault="00F26F06" w:rsidP="00F26F06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6699CAA" w14:textId="77777777" w:rsidR="00F26F06" w:rsidRDefault="00F26F06" w:rsidP="00F26F0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06699CAB" w14:textId="77777777" w:rsidR="00F26F06" w:rsidRDefault="00093246" w:rsidP="00F26F0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5E3331" w:rsidRPr="00894E15">
        <w:rPr>
          <w:sz w:val="24"/>
          <w:szCs w:val="24"/>
        </w:rPr>
        <w:t>3.407.1-136.01.02</w:t>
      </w:r>
      <w:r w:rsidR="00F26F06">
        <w:rPr>
          <w:sz w:val="26"/>
          <w:szCs w:val="26"/>
        </w:rPr>
        <w:t>;</w:t>
      </w:r>
    </w:p>
    <w:p w14:paraId="06699CAC" w14:textId="77777777" w:rsidR="00F26F06" w:rsidRDefault="00F26F06" w:rsidP="00F26F0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6699CAD" w14:textId="77777777" w:rsidR="00F26F06" w:rsidRDefault="00F26F06" w:rsidP="00F26F0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06699CAE" w14:textId="77777777" w:rsidR="00F26F06" w:rsidRDefault="00F26F06" w:rsidP="00F26F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6699CAF" w14:textId="77777777" w:rsidR="00F26F06" w:rsidRDefault="00F26F06" w:rsidP="00F26F0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06699CB0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6699CB1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06699CB2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06699CB3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06699CB4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699CB5" w14:textId="77777777" w:rsidR="00F26F06" w:rsidRDefault="00F26F06" w:rsidP="005E3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6699CB6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699CB7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699CB8" w14:textId="77777777" w:rsidR="00F26F06" w:rsidRDefault="00F26F06" w:rsidP="005E3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699CB9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699CBA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699CBB" w14:textId="77777777" w:rsidR="00F26F06" w:rsidRDefault="00F26F06" w:rsidP="005E33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699CBC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06699CBD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6699CBE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06699CBF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6699CC0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06699CC1" w14:textId="77777777" w:rsidR="00F26F06" w:rsidRDefault="00F26F06" w:rsidP="00F26F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06699CC2" w14:textId="77777777" w:rsidR="00F26F06" w:rsidRDefault="00F26F06" w:rsidP="00F26F0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6699CC3" w14:textId="77777777" w:rsidR="00F26F06" w:rsidRDefault="00F26F06" w:rsidP="00F26F0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699CC4" w14:textId="77777777" w:rsidR="00F26F06" w:rsidRDefault="00F26F06" w:rsidP="005E33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6699CC5" w14:textId="77777777" w:rsidR="00F26F06" w:rsidRDefault="00F26F06" w:rsidP="00F26F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6699CC6" w14:textId="77777777" w:rsidR="00F26F06" w:rsidRDefault="00F26F06" w:rsidP="00F26F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699CC7" w14:textId="77777777" w:rsidR="006D1941" w:rsidRPr="00CB6078" w:rsidRDefault="006D1941" w:rsidP="00451C4D">
      <w:pPr>
        <w:rPr>
          <w:sz w:val="26"/>
          <w:szCs w:val="26"/>
        </w:rPr>
      </w:pPr>
    </w:p>
    <w:p w14:paraId="06699CC8" w14:textId="77777777" w:rsidR="001D6900" w:rsidRPr="00CB6078" w:rsidRDefault="001D6900" w:rsidP="00451C4D">
      <w:pPr>
        <w:rPr>
          <w:sz w:val="26"/>
          <w:szCs w:val="26"/>
        </w:rPr>
      </w:pPr>
    </w:p>
    <w:p w14:paraId="06699CC9" w14:textId="77777777" w:rsidR="004A2665" w:rsidRPr="00CB6078" w:rsidRDefault="004A2665" w:rsidP="00451C4D">
      <w:pPr>
        <w:rPr>
          <w:sz w:val="26"/>
          <w:szCs w:val="26"/>
        </w:rPr>
      </w:pPr>
    </w:p>
    <w:p w14:paraId="06699CC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6699CC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6699CC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99CCF" w14:textId="77777777" w:rsidR="00495BF4" w:rsidRDefault="00495BF4">
      <w:r>
        <w:separator/>
      </w:r>
    </w:p>
  </w:endnote>
  <w:endnote w:type="continuationSeparator" w:id="0">
    <w:p w14:paraId="06699CD0" w14:textId="77777777" w:rsidR="00495BF4" w:rsidRDefault="0049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99CCD" w14:textId="77777777" w:rsidR="00495BF4" w:rsidRDefault="00495BF4">
      <w:r>
        <w:separator/>
      </w:r>
    </w:p>
  </w:footnote>
  <w:footnote w:type="continuationSeparator" w:id="0">
    <w:p w14:paraId="06699CCE" w14:textId="77777777" w:rsidR="00495BF4" w:rsidRDefault="00495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99CD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699CD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65A2DB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7E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3246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C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5A33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1F4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B1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BF4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3331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5EEC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15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57E0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371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114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B98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35A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513"/>
    <w:rsid w:val="00DD2421"/>
    <w:rsid w:val="00DD4548"/>
    <w:rsid w:val="00DD5A00"/>
    <w:rsid w:val="00DD67B1"/>
    <w:rsid w:val="00DD6EC5"/>
    <w:rsid w:val="00DD6FFB"/>
    <w:rsid w:val="00DD77F8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F06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99C88"/>
  <w15:docId w15:val="{5D1396F4-98A1-40B5-ACA6-729C5B89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F06918-555D-4A23-850B-E86FC8943023}"/>
</file>

<file path=customXml/itemProps2.xml><?xml version="1.0" encoding="utf-8"?>
<ds:datastoreItem xmlns:ds="http://schemas.openxmlformats.org/officeDocument/2006/customXml" ds:itemID="{7180EA13-DD71-40E6-A2C1-7C08EE2AD00F}"/>
</file>

<file path=customXml/itemProps3.xml><?xml version="1.0" encoding="utf-8"?>
<ds:datastoreItem xmlns:ds="http://schemas.openxmlformats.org/officeDocument/2006/customXml" ds:itemID="{DBCA7031-A836-4620-A176-F9152B380FB5}"/>
</file>

<file path=customXml/itemProps4.xml><?xml version="1.0" encoding="utf-8"?>
<ds:datastoreItem xmlns:ds="http://schemas.openxmlformats.org/officeDocument/2006/customXml" ds:itemID="{810859A5-81B0-4209-918A-C4CA3BFD2E6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44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2015-04-23T12:26:00Z</dcterms:created>
  <dcterms:modified xsi:type="dcterms:W3CDTF">2015-10-02T12:45:00Z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